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082AA9" w14:textId="11317B73" w:rsidR="00042845" w:rsidRPr="007F05E6" w:rsidRDefault="00042845" w:rsidP="00474F67">
      <w:pPr>
        <w:pStyle w:val="Unittitle"/>
      </w:pPr>
      <w:r>
        <w:t>10.</w:t>
      </w:r>
      <w:r w:rsidRPr="00FF4100">
        <w:t xml:space="preserve"> </w:t>
      </w:r>
      <w:r w:rsidRPr="00B428EC">
        <w:t xml:space="preserve">Digital </w:t>
      </w:r>
      <w:r>
        <w:t>t</w:t>
      </w:r>
      <w:r w:rsidRPr="00B428EC">
        <w:t xml:space="preserve">echnology in </w:t>
      </w:r>
      <w:r>
        <w:t>c</w:t>
      </w:r>
      <w:r w:rsidRPr="00B428EC">
        <w:t>onstruction</w:t>
      </w:r>
    </w:p>
    <w:p w14:paraId="095962E0" w14:textId="12A0F543" w:rsidR="00042845" w:rsidRPr="00692A45" w:rsidRDefault="00042845" w:rsidP="001F2F64">
      <w:pPr>
        <w:pStyle w:val="Heading1"/>
      </w:pPr>
      <w:r w:rsidRPr="00692A45">
        <w:t xml:space="preserve">Worksheet </w:t>
      </w:r>
      <w:r>
        <w:t>9</w:t>
      </w:r>
      <w:r w:rsidRPr="00692A45">
        <w:t xml:space="preserve">: </w:t>
      </w:r>
      <w:r w:rsidRPr="00B428EC">
        <w:t xml:space="preserve">Opportunities for the use of </w:t>
      </w:r>
      <w:r>
        <w:t>t</w:t>
      </w:r>
      <w:r w:rsidRPr="00B428EC">
        <w:t xml:space="preserve">echnology </w:t>
      </w:r>
      <w:r w:rsidRPr="00692A45">
        <w:t>(</w:t>
      </w:r>
      <w:r>
        <w:t>tutor</w:t>
      </w:r>
      <w:r w:rsidRPr="00692A45">
        <w:t>)</w:t>
      </w:r>
    </w:p>
    <w:p w14:paraId="4532D7CF" w14:textId="77777777" w:rsidR="00042845" w:rsidRDefault="00042845" w:rsidP="00042845">
      <w:pPr>
        <w:pStyle w:val="Answer"/>
        <w:numPr>
          <w:ilvl w:val="0"/>
          <w:numId w:val="35"/>
        </w:numPr>
      </w:pPr>
      <w:r>
        <w:t>Why are manufacturers turning to digital prototypes?</w:t>
      </w:r>
    </w:p>
    <w:p w14:paraId="4A8DEF06" w14:textId="77777777" w:rsidR="00042845" w:rsidRDefault="00042845" w:rsidP="00F71C95">
      <w:pPr>
        <w:pStyle w:val="Answer"/>
        <w:ind w:left="0"/>
      </w:pPr>
    </w:p>
    <w:p w14:paraId="42179651" w14:textId="77777777" w:rsidR="00042845" w:rsidRPr="00890492" w:rsidRDefault="00042845" w:rsidP="00890492">
      <w:pPr>
        <w:ind w:left="360"/>
        <w:rPr>
          <w:rFonts w:cs="Arial"/>
          <w:color w:val="FF0000"/>
          <w:szCs w:val="22"/>
        </w:rPr>
      </w:pPr>
      <w:r w:rsidRPr="00890492">
        <w:rPr>
          <w:rFonts w:cs="Arial"/>
          <w:color w:val="FF0000"/>
          <w:szCs w:val="22"/>
          <w:lang w:val="en-US"/>
        </w:rPr>
        <w:t xml:space="preserve">Using the digital version can speed up the process and allow for simulation and testing in real-time. </w:t>
      </w:r>
    </w:p>
    <w:p w14:paraId="1DEE72CD" w14:textId="77777777" w:rsidR="00042845" w:rsidRDefault="00042845" w:rsidP="00CD7779">
      <w:pPr>
        <w:pStyle w:val="Answer"/>
        <w:ind w:left="0"/>
      </w:pPr>
    </w:p>
    <w:p w14:paraId="5FB6DFFD" w14:textId="77777777" w:rsidR="00042845" w:rsidRDefault="00042845" w:rsidP="00042845">
      <w:pPr>
        <w:pStyle w:val="Answer"/>
        <w:numPr>
          <w:ilvl w:val="0"/>
          <w:numId w:val="35"/>
        </w:numPr>
      </w:pPr>
      <w:r>
        <w:t>What is another term for additive manufacturing?</w:t>
      </w:r>
    </w:p>
    <w:p w14:paraId="05BBCBA0" w14:textId="77777777" w:rsidR="00042845" w:rsidRDefault="00042845" w:rsidP="00890492">
      <w:pPr>
        <w:pStyle w:val="Answer"/>
        <w:rPr>
          <w:color w:val="FF0000"/>
        </w:rPr>
      </w:pPr>
    </w:p>
    <w:p w14:paraId="107F5D05" w14:textId="77777777" w:rsidR="00042845" w:rsidRPr="00E95E52" w:rsidRDefault="00042845" w:rsidP="00890492">
      <w:pPr>
        <w:pStyle w:val="Answer"/>
        <w:rPr>
          <w:color w:val="FF0000"/>
        </w:rPr>
      </w:pPr>
      <w:r>
        <w:rPr>
          <w:color w:val="FF0000"/>
        </w:rPr>
        <w:t>3D-</w:t>
      </w:r>
      <w:r w:rsidRPr="00E95E52">
        <w:rPr>
          <w:color w:val="FF0000"/>
        </w:rPr>
        <w:t>printing.</w:t>
      </w:r>
    </w:p>
    <w:p w14:paraId="01203C85" w14:textId="77777777" w:rsidR="00042845" w:rsidRDefault="00042845" w:rsidP="001F0736">
      <w:pPr>
        <w:pStyle w:val="Answer"/>
      </w:pPr>
    </w:p>
    <w:p w14:paraId="4CBE7A88" w14:textId="100C954D" w:rsidR="00042845" w:rsidRDefault="00042845" w:rsidP="00042845">
      <w:pPr>
        <w:pStyle w:val="Answer"/>
        <w:numPr>
          <w:ilvl w:val="0"/>
          <w:numId w:val="35"/>
        </w:numPr>
      </w:pPr>
      <w:r>
        <w:rPr>
          <w:lang w:val="en-US"/>
        </w:rPr>
        <w:t>Why isn’t the construction industry fully utili</w:t>
      </w:r>
      <w:r w:rsidR="006C4A3D">
        <w:rPr>
          <w:lang w:val="en-US"/>
        </w:rPr>
        <w:t>s</w:t>
      </w:r>
      <w:r>
        <w:rPr>
          <w:lang w:val="en-US"/>
        </w:rPr>
        <w:t>ing robots throughout the industry?</w:t>
      </w:r>
    </w:p>
    <w:p w14:paraId="426F806F" w14:textId="77777777" w:rsidR="00042845" w:rsidRDefault="00042845" w:rsidP="00E95E52">
      <w:pPr>
        <w:pStyle w:val="Answer"/>
        <w:ind w:left="851"/>
        <w:rPr>
          <w:color w:val="FF0000"/>
          <w:lang w:val="en-US"/>
        </w:rPr>
      </w:pPr>
    </w:p>
    <w:p w14:paraId="4A9EFD23" w14:textId="77777777" w:rsidR="00042845" w:rsidRPr="00E95E52" w:rsidRDefault="00042845" w:rsidP="00890492">
      <w:pPr>
        <w:pStyle w:val="Answer"/>
        <w:rPr>
          <w:color w:val="FF0000"/>
        </w:rPr>
      </w:pPr>
      <w:r w:rsidRPr="00E95E52">
        <w:rPr>
          <w:color w:val="FF0000"/>
          <w:lang w:val="en-US"/>
        </w:rPr>
        <w:t>Robots excel at repetitive tasks in a controlled environment</w:t>
      </w:r>
      <w:r>
        <w:rPr>
          <w:color w:val="FF0000"/>
        </w:rPr>
        <w:t>. T</w:t>
      </w:r>
      <w:r w:rsidRPr="00E95E52">
        <w:rPr>
          <w:color w:val="FF0000"/>
        </w:rPr>
        <w:t>he construction industry tasks are difficult to automate</w:t>
      </w:r>
      <w:r>
        <w:rPr>
          <w:color w:val="FF0000"/>
        </w:rPr>
        <w:t>, as they are varied and complex and require a variety of skilled and unskilled tasks to be carried out.</w:t>
      </w:r>
    </w:p>
    <w:p w14:paraId="5062073F" w14:textId="77777777" w:rsidR="00042845" w:rsidRDefault="00042845" w:rsidP="00973F6E">
      <w:pPr>
        <w:pStyle w:val="Answer"/>
        <w:ind w:left="851"/>
      </w:pPr>
    </w:p>
    <w:p w14:paraId="5BBCEC6D" w14:textId="77777777" w:rsidR="00042845" w:rsidRDefault="00042845" w:rsidP="00042845">
      <w:pPr>
        <w:pStyle w:val="Answer"/>
        <w:numPr>
          <w:ilvl w:val="0"/>
          <w:numId w:val="35"/>
        </w:numPr>
      </w:pPr>
      <w:r>
        <w:t>True or False: Buildings are being 3D-printed, up to two storeys high, some using local waste materials.</w:t>
      </w:r>
    </w:p>
    <w:p w14:paraId="79C70B0E" w14:textId="77777777" w:rsidR="00042845" w:rsidRDefault="00042845" w:rsidP="00E95E52">
      <w:pPr>
        <w:pStyle w:val="Answer"/>
        <w:ind w:left="851"/>
        <w:rPr>
          <w:color w:val="FF0000"/>
        </w:rPr>
      </w:pPr>
    </w:p>
    <w:p w14:paraId="640002C8" w14:textId="77777777" w:rsidR="00042845" w:rsidRPr="00E95E52" w:rsidRDefault="00042845" w:rsidP="00890492">
      <w:pPr>
        <w:pStyle w:val="Answer"/>
        <w:rPr>
          <w:color w:val="FF0000"/>
        </w:rPr>
      </w:pPr>
      <w:r w:rsidRPr="00E95E52">
        <w:rPr>
          <w:color w:val="FF0000"/>
        </w:rPr>
        <w:t>True</w:t>
      </w:r>
      <w:r>
        <w:rPr>
          <w:color w:val="FF0000"/>
        </w:rPr>
        <w:t>.</w:t>
      </w:r>
    </w:p>
    <w:p w14:paraId="6F77A5AB" w14:textId="77777777" w:rsidR="00042845" w:rsidRDefault="00042845" w:rsidP="008456FF">
      <w:pPr>
        <w:pStyle w:val="Answer"/>
        <w:ind w:left="0"/>
      </w:pPr>
    </w:p>
    <w:p w14:paraId="5C1B8A5B" w14:textId="77777777" w:rsidR="00042845" w:rsidRDefault="00042845" w:rsidP="00042845">
      <w:pPr>
        <w:pStyle w:val="Answer"/>
        <w:numPr>
          <w:ilvl w:val="0"/>
          <w:numId w:val="35"/>
        </w:numPr>
      </w:pPr>
      <w:r>
        <w:t>Research online an example of 3D-printing in action. Present the example to the class, summarising how the technology was used. You may use picture or video if available.</w:t>
      </w:r>
    </w:p>
    <w:p w14:paraId="27979B01" w14:textId="77777777" w:rsidR="00042845" w:rsidRDefault="00042845" w:rsidP="006F2A56">
      <w:pPr>
        <w:pStyle w:val="Answer"/>
        <w:ind w:left="0"/>
      </w:pPr>
    </w:p>
    <w:p w14:paraId="7E2235F3" w14:textId="77777777" w:rsidR="00042845" w:rsidRPr="00A377CC" w:rsidRDefault="00042845" w:rsidP="00890492">
      <w:pPr>
        <w:pStyle w:val="Answer"/>
        <w:rPr>
          <w:color w:val="FF0000"/>
        </w:rPr>
      </w:pPr>
      <w:r w:rsidRPr="00A377CC">
        <w:rPr>
          <w:color w:val="FF0000"/>
        </w:rPr>
        <w:t>Learners could use examples from here:</w:t>
      </w:r>
    </w:p>
    <w:p w14:paraId="017C9B26" w14:textId="77777777" w:rsidR="00042845" w:rsidRDefault="00042845" w:rsidP="00890492">
      <w:pPr>
        <w:pStyle w:val="Answer"/>
      </w:pPr>
      <w:hyperlink r:id="rId7" w:anchor=":~:text=In%20the%20construction%20industry%2C%203D%20printing%20can%20be,industry%20is%20already%20experienced%20in%20computer%20aided%20manufacturing." w:history="1">
        <w:r>
          <w:rPr>
            <w:rStyle w:val="Hyperlink"/>
          </w:rPr>
          <w:t>3D printing in construction - Designing Buildings Wiki</w:t>
        </w:r>
      </w:hyperlink>
    </w:p>
    <w:p w14:paraId="2458BBA0" w14:textId="77777777" w:rsidR="00042845" w:rsidRDefault="00042845" w:rsidP="00A377CC">
      <w:pPr>
        <w:pStyle w:val="Answer"/>
        <w:ind w:left="720"/>
      </w:pPr>
    </w:p>
    <w:p w14:paraId="7B22B327" w14:textId="77777777" w:rsidR="00042845" w:rsidRDefault="00042845" w:rsidP="00890492">
      <w:pPr>
        <w:pStyle w:val="Answer"/>
        <w:rPr>
          <w:lang w:val="en-US"/>
        </w:rPr>
      </w:pPr>
      <w:r w:rsidRPr="00A377CC">
        <w:rPr>
          <w:color w:val="FF0000"/>
        </w:rPr>
        <w:t xml:space="preserve">Alternatively, provide learners with  </w:t>
      </w:r>
      <w:hyperlink r:id="rId8" w:history="1">
        <w:r>
          <w:rPr>
            <w:rStyle w:val="Hyperlink"/>
          </w:rPr>
          <w:t>(6) Why This 3D-Printed House Will Change The World - YouTube</w:t>
        </w:r>
      </w:hyperlink>
      <w:r>
        <w:t xml:space="preserve"> </w:t>
      </w:r>
      <w:r w:rsidRPr="00A377CC">
        <w:rPr>
          <w:color w:val="FF0000"/>
        </w:rPr>
        <w:t xml:space="preserve">and ask them to summarise the case study. </w:t>
      </w:r>
    </w:p>
    <w:p w14:paraId="7D3FD630" w14:textId="77777777" w:rsidR="00042845" w:rsidRDefault="00042845" w:rsidP="005C2269">
      <w:pPr>
        <w:pStyle w:val="Answer"/>
        <w:ind w:left="0"/>
      </w:pPr>
    </w:p>
    <w:p w14:paraId="271FA3B7" w14:textId="77777777" w:rsidR="00474F67" w:rsidRDefault="00474F67" w:rsidP="00474F67">
      <w:pPr>
        <w:rPr>
          <w:rFonts w:cs="Arial"/>
          <w:szCs w:val="22"/>
        </w:rPr>
      </w:pPr>
    </w:p>
    <w:p w14:paraId="03D867E5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00B652" w14:textId="77777777" w:rsidR="000204C3" w:rsidRDefault="000204C3">
      <w:pPr>
        <w:spacing w:before="0" w:after="0"/>
      </w:pPr>
      <w:r>
        <w:separator/>
      </w:r>
    </w:p>
  </w:endnote>
  <w:endnote w:type="continuationSeparator" w:id="0">
    <w:p w14:paraId="51ED571F" w14:textId="77777777" w:rsidR="000204C3" w:rsidRDefault="000204C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01EBD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32E09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7A0C6F71" wp14:editId="4A1C32BE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95B74E5" w14:textId="03C56AE2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4F0398" w:rsidRPr="004F0398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24A06776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0C6F7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595B74E5" w14:textId="03C56AE2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4F0398" w:rsidRPr="004F0398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24A06776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36D3840E" wp14:editId="6B7DEF8A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6ED34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B14FF" w14:textId="77777777" w:rsidR="000204C3" w:rsidRDefault="000204C3">
      <w:pPr>
        <w:spacing w:before="0" w:after="0"/>
      </w:pPr>
      <w:r>
        <w:separator/>
      </w:r>
    </w:p>
  </w:footnote>
  <w:footnote w:type="continuationSeparator" w:id="0">
    <w:p w14:paraId="7C71B3E3" w14:textId="77777777" w:rsidR="000204C3" w:rsidRDefault="000204C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0ED52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39086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3CCC8F12" wp14:editId="0E99732B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573C47CF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2FE3F2FE" wp14:editId="56EDC0DB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D03271F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A2642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992FC8"/>
    <w:multiLevelType w:val="hybridMultilevel"/>
    <w:tmpl w:val="D5EE84E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6376303">
    <w:abstractNumId w:val="4"/>
  </w:num>
  <w:num w:numId="2" w16cid:durableId="2047101303">
    <w:abstractNumId w:val="14"/>
  </w:num>
  <w:num w:numId="3" w16cid:durableId="1734353480">
    <w:abstractNumId w:val="21"/>
  </w:num>
  <w:num w:numId="4" w16cid:durableId="197397379">
    <w:abstractNumId w:val="16"/>
  </w:num>
  <w:num w:numId="5" w16cid:durableId="530534373">
    <w:abstractNumId w:val="7"/>
  </w:num>
  <w:num w:numId="6" w16cid:durableId="1787962506">
    <w:abstractNumId w:val="15"/>
  </w:num>
  <w:num w:numId="7" w16cid:durableId="1857428416">
    <w:abstractNumId w:val="7"/>
  </w:num>
  <w:num w:numId="8" w16cid:durableId="621764545">
    <w:abstractNumId w:val="1"/>
  </w:num>
  <w:num w:numId="9" w16cid:durableId="1288924355">
    <w:abstractNumId w:val="7"/>
    <w:lvlOverride w:ilvl="0">
      <w:startOverride w:val="1"/>
    </w:lvlOverride>
  </w:num>
  <w:num w:numId="10" w16cid:durableId="1023628769">
    <w:abstractNumId w:val="17"/>
  </w:num>
  <w:num w:numId="11" w16cid:durableId="1260026772">
    <w:abstractNumId w:val="13"/>
  </w:num>
  <w:num w:numId="12" w16cid:durableId="1488864769">
    <w:abstractNumId w:val="5"/>
  </w:num>
  <w:num w:numId="13" w16cid:durableId="1789085135">
    <w:abstractNumId w:val="12"/>
  </w:num>
  <w:num w:numId="14" w16cid:durableId="1886523894">
    <w:abstractNumId w:val="18"/>
  </w:num>
  <w:num w:numId="15" w16cid:durableId="669408912">
    <w:abstractNumId w:val="10"/>
  </w:num>
  <w:num w:numId="16" w16cid:durableId="722752395">
    <w:abstractNumId w:val="6"/>
  </w:num>
  <w:num w:numId="17" w16cid:durableId="1028065934">
    <w:abstractNumId w:val="24"/>
  </w:num>
  <w:num w:numId="18" w16cid:durableId="1601180789">
    <w:abstractNumId w:val="25"/>
  </w:num>
  <w:num w:numId="19" w16cid:durableId="691422244">
    <w:abstractNumId w:val="3"/>
  </w:num>
  <w:num w:numId="20" w16cid:durableId="1161118336">
    <w:abstractNumId w:val="2"/>
  </w:num>
  <w:num w:numId="21" w16cid:durableId="992836878">
    <w:abstractNumId w:val="8"/>
  </w:num>
  <w:num w:numId="22" w16cid:durableId="153837637">
    <w:abstractNumId w:val="8"/>
    <w:lvlOverride w:ilvl="0">
      <w:startOverride w:val="1"/>
    </w:lvlOverride>
  </w:num>
  <w:num w:numId="23" w16cid:durableId="1965229801">
    <w:abstractNumId w:val="22"/>
  </w:num>
  <w:num w:numId="24" w16cid:durableId="1508401918">
    <w:abstractNumId w:val="8"/>
    <w:lvlOverride w:ilvl="0">
      <w:startOverride w:val="1"/>
    </w:lvlOverride>
  </w:num>
  <w:num w:numId="25" w16cid:durableId="1579288346">
    <w:abstractNumId w:val="8"/>
    <w:lvlOverride w:ilvl="0">
      <w:startOverride w:val="1"/>
    </w:lvlOverride>
  </w:num>
  <w:num w:numId="26" w16cid:durableId="2003466376">
    <w:abstractNumId w:val="9"/>
  </w:num>
  <w:num w:numId="27" w16cid:durableId="952176385">
    <w:abstractNumId w:val="19"/>
  </w:num>
  <w:num w:numId="28" w16cid:durableId="185946009">
    <w:abstractNumId w:val="8"/>
    <w:lvlOverride w:ilvl="0">
      <w:startOverride w:val="1"/>
    </w:lvlOverride>
  </w:num>
  <w:num w:numId="29" w16cid:durableId="1252081438">
    <w:abstractNumId w:val="20"/>
  </w:num>
  <w:num w:numId="30" w16cid:durableId="1793934476">
    <w:abstractNumId w:val="8"/>
  </w:num>
  <w:num w:numId="31" w16cid:durableId="215244335">
    <w:abstractNumId w:val="8"/>
    <w:lvlOverride w:ilvl="0">
      <w:startOverride w:val="1"/>
    </w:lvlOverride>
  </w:num>
  <w:num w:numId="32" w16cid:durableId="493449844">
    <w:abstractNumId w:val="8"/>
    <w:lvlOverride w:ilvl="0">
      <w:startOverride w:val="1"/>
    </w:lvlOverride>
  </w:num>
  <w:num w:numId="33" w16cid:durableId="1389919109">
    <w:abstractNumId w:val="0"/>
  </w:num>
  <w:num w:numId="34" w16cid:durableId="334655433">
    <w:abstractNumId w:val="11"/>
  </w:num>
  <w:num w:numId="35" w16cid:durableId="175551808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2845"/>
    <w:rsid w:val="000033BD"/>
    <w:rsid w:val="000204C3"/>
    <w:rsid w:val="00042845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4F0398"/>
    <w:rsid w:val="00524E1B"/>
    <w:rsid w:val="006124C0"/>
    <w:rsid w:val="006135C0"/>
    <w:rsid w:val="0064344C"/>
    <w:rsid w:val="006642FD"/>
    <w:rsid w:val="006807B0"/>
    <w:rsid w:val="00691B95"/>
    <w:rsid w:val="006B798A"/>
    <w:rsid w:val="006C4A3D"/>
    <w:rsid w:val="006D3AA3"/>
    <w:rsid w:val="006D4994"/>
    <w:rsid w:val="006E1028"/>
    <w:rsid w:val="006E19C2"/>
    <w:rsid w:val="006F7BAF"/>
    <w:rsid w:val="00797FA7"/>
    <w:rsid w:val="008215F9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306D3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D34EAD"/>
  <w15:docId w15:val="{417FCB60-E084-4C70-8F8B-33E64629C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042845"/>
    <w:rPr>
      <w:color w:val="0000FF"/>
      <w:u w:val="single"/>
    </w:rPr>
  </w:style>
  <w:style w:type="paragraph" w:styleId="Revision">
    <w:name w:val="Revision"/>
    <w:hidden/>
    <w:semiHidden/>
    <w:rsid w:val="004F0398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XHSYEH133HA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www.designingbuildings.co.uk/wiki/3D_printing_in_construction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2</TotalTime>
  <Pages>1</Pages>
  <Words>223</Words>
  <Characters>1237</Characters>
  <Application>Microsoft Office Word</Application>
  <DocSecurity>0</DocSecurity>
  <Lines>112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5</cp:revision>
  <cp:lastPrinted>2013-05-15T12:05:00Z</cp:lastPrinted>
  <dcterms:created xsi:type="dcterms:W3CDTF">2021-09-24T12:28:00Z</dcterms:created>
  <dcterms:modified xsi:type="dcterms:W3CDTF">2025-11-12T21:45:00Z</dcterms:modified>
</cp:coreProperties>
</file>